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5F6A06" w:rsidTr="005F6A06">
        <w:tc>
          <w:tcPr>
            <w:tcW w:w="3080" w:type="dxa"/>
          </w:tcPr>
          <w:p w:rsidR="005F6A06" w:rsidRDefault="005F6A06" w:rsidP="005F6A06">
            <w:pPr>
              <w:jc w:val="center"/>
            </w:pPr>
            <w:r>
              <w:t>Technique</w:t>
            </w:r>
          </w:p>
        </w:tc>
        <w:tc>
          <w:tcPr>
            <w:tcW w:w="3081" w:type="dxa"/>
          </w:tcPr>
          <w:p w:rsidR="005F6A06" w:rsidRDefault="005F6A06" w:rsidP="005F6A06">
            <w:pPr>
              <w:jc w:val="center"/>
            </w:pPr>
            <w:r>
              <w:t>Detail</w:t>
            </w:r>
          </w:p>
        </w:tc>
        <w:tc>
          <w:tcPr>
            <w:tcW w:w="3081" w:type="dxa"/>
          </w:tcPr>
          <w:p w:rsidR="005F6A06" w:rsidRDefault="005F6A06" w:rsidP="005F6A06">
            <w:pPr>
              <w:jc w:val="center"/>
            </w:pPr>
            <w:r>
              <w:t>Effect</w:t>
            </w:r>
          </w:p>
        </w:tc>
      </w:tr>
      <w:tr w:rsidR="005F6A06" w:rsidTr="005F6A06">
        <w:tc>
          <w:tcPr>
            <w:tcW w:w="3080" w:type="dxa"/>
          </w:tcPr>
          <w:p w:rsidR="005F6A06" w:rsidRDefault="005F6A06">
            <w:r>
              <w:t>Over the shoulder shot</w:t>
            </w:r>
          </w:p>
        </w:tc>
        <w:tc>
          <w:tcPr>
            <w:tcW w:w="3081" w:type="dxa"/>
          </w:tcPr>
          <w:p w:rsidR="005F6A06" w:rsidRDefault="005F6A06">
            <w:r>
              <w:t>Over Christof’s shoulder looking into Seahaven.</w:t>
            </w:r>
          </w:p>
        </w:tc>
        <w:tc>
          <w:tcPr>
            <w:tcW w:w="3081" w:type="dxa"/>
          </w:tcPr>
          <w:p w:rsidR="005F6A06" w:rsidRDefault="005F6A06">
            <w:r>
              <w:t>Creator of Seahaven, created the affect that he was “God of Seahaven.</w:t>
            </w:r>
          </w:p>
        </w:tc>
      </w:tr>
      <w:tr w:rsidR="005F6A06" w:rsidTr="005F6A06">
        <w:tc>
          <w:tcPr>
            <w:tcW w:w="3080" w:type="dxa"/>
          </w:tcPr>
          <w:p w:rsidR="005F6A06" w:rsidRDefault="005F6A06">
            <w:r>
              <w:t>E.C.U</w:t>
            </w:r>
          </w:p>
        </w:tc>
        <w:tc>
          <w:tcPr>
            <w:tcW w:w="3081" w:type="dxa"/>
          </w:tcPr>
          <w:p w:rsidR="005F6A06" w:rsidRDefault="005F6A06">
            <w:r>
              <w:t xml:space="preserve">Sylvia touching screen, Truman. </w:t>
            </w:r>
          </w:p>
        </w:tc>
        <w:tc>
          <w:tcPr>
            <w:tcW w:w="3081" w:type="dxa"/>
          </w:tcPr>
          <w:p w:rsidR="005F6A06" w:rsidRDefault="005F6A06">
            <w:r>
              <w:t>Love that Sylvia has for Truman, true genuine love.</w:t>
            </w:r>
          </w:p>
        </w:tc>
      </w:tr>
      <w:tr w:rsidR="005F6A06" w:rsidTr="005F6A06">
        <w:tc>
          <w:tcPr>
            <w:tcW w:w="3080" w:type="dxa"/>
          </w:tcPr>
          <w:p w:rsidR="005F6A06" w:rsidRDefault="005F6A06">
            <w:r>
              <w:t>Longshot</w:t>
            </w:r>
          </w:p>
        </w:tc>
        <w:tc>
          <w:tcPr>
            <w:tcW w:w="3081" w:type="dxa"/>
          </w:tcPr>
          <w:p w:rsidR="005F6A06" w:rsidRDefault="005F6A06">
            <w:r>
              <w:t>Control room, Truman in background.</w:t>
            </w:r>
          </w:p>
        </w:tc>
        <w:tc>
          <w:tcPr>
            <w:tcW w:w="3081" w:type="dxa"/>
          </w:tcPr>
          <w:p w:rsidR="005F6A06" w:rsidRDefault="005F6A06">
            <w:r>
              <w:t>Christof lives and breathes the Truman Show.</w:t>
            </w:r>
          </w:p>
        </w:tc>
      </w:tr>
      <w:tr w:rsidR="005F6A06" w:rsidTr="005F6A06">
        <w:tc>
          <w:tcPr>
            <w:tcW w:w="3080" w:type="dxa"/>
          </w:tcPr>
          <w:p w:rsidR="005F6A06" w:rsidRDefault="005F6A06">
            <w:r>
              <w:t xml:space="preserve">Low Angle </w:t>
            </w:r>
          </w:p>
        </w:tc>
        <w:tc>
          <w:tcPr>
            <w:tcW w:w="3081" w:type="dxa"/>
          </w:tcPr>
          <w:p w:rsidR="005F6A06" w:rsidRDefault="005F6A06">
            <w:r>
              <w:t xml:space="preserve">Truman memorabilia in bar. </w:t>
            </w:r>
          </w:p>
        </w:tc>
        <w:tc>
          <w:tcPr>
            <w:tcW w:w="3081" w:type="dxa"/>
          </w:tcPr>
          <w:p w:rsidR="005F6A06" w:rsidRDefault="00EC3968">
            <w:r>
              <w:t>How much they worship the Truman Sow, it’s like their life.</w:t>
            </w:r>
          </w:p>
        </w:tc>
      </w:tr>
      <w:tr w:rsidR="005F6A06" w:rsidTr="005F6A06">
        <w:tc>
          <w:tcPr>
            <w:tcW w:w="3080" w:type="dxa"/>
          </w:tcPr>
          <w:p w:rsidR="005F6A06" w:rsidRDefault="00EC3968">
            <w:r>
              <w:t>Medium Shot</w:t>
            </w:r>
          </w:p>
        </w:tc>
        <w:tc>
          <w:tcPr>
            <w:tcW w:w="3081" w:type="dxa"/>
          </w:tcPr>
          <w:p w:rsidR="005F6A06" w:rsidRDefault="00EC3968">
            <w:r>
              <w:t>People walking down roads looking for Truman.</w:t>
            </w:r>
          </w:p>
        </w:tc>
        <w:tc>
          <w:tcPr>
            <w:tcW w:w="3081" w:type="dxa"/>
          </w:tcPr>
          <w:p w:rsidR="005F6A06" w:rsidRDefault="00EC3968">
            <w:r>
              <w:t>Cast members were all out of character.</w:t>
            </w:r>
          </w:p>
        </w:tc>
      </w:tr>
      <w:tr w:rsidR="005F6A06" w:rsidTr="005F6A06">
        <w:tc>
          <w:tcPr>
            <w:tcW w:w="3080" w:type="dxa"/>
          </w:tcPr>
          <w:p w:rsidR="005F6A06" w:rsidRDefault="00EC3968">
            <w:r>
              <w:t>High angle shot.</w:t>
            </w:r>
          </w:p>
        </w:tc>
        <w:tc>
          <w:tcPr>
            <w:tcW w:w="3081" w:type="dxa"/>
          </w:tcPr>
          <w:p w:rsidR="005F6A06" w:rsidRDefault="00EC3968">
            <w:r>
              <w:t>People in Seahaven ‘frozen’.</w:t>
            </w:r>
          </w:p>
        </w:tc>
        <w:tc>
          <w:tcPr>
            <w:tcW w:w="3081" w:type="dxa"/>
          </w:tcPr>
          <w:p w:rsidR="005F6A06" w:rsidRDefault="00EC3968">
            <w:r>
              <w:t>See how controlled and everything was to be.</w:t>
            </w:r>
          </w:p>
        </w:tc>
      </w:tr>
      <w:tr w:rsidR="005F6A06" w:rsidTr="005F6A06">
        <w:tc>
          <w:tcPr>
            <w:tcW w:w="3080" w:type="dxa"/>
          </w:tcPr>
          <w:p w:rsidR="005F6A06" w:rsidRDefault="00EC3968">
            <w:r>
              <w:t>Close up</w:t>
            </w:r>
          </w:p>
        </w:tc>
        <w:tc>
          <w:tcPr>
            <w:tcW w:w="3081" w:type="dxa"/>
          </w:tcPr>
          <w:p w:rsidR="005F6A06" w:rsidRDefault="00EC3968">
            <w:r>
              <w:t>Eagle, front of boat.</w:t>
            </w:r>
          </w:p>
        </w:tc>
        <w:tc>
          <w:tcPr>
            <w:tcW w:w="3081" w:type="dxa"/>
          </w:tcPr>
          <w:p w:rsidR="005F6A06" w:rsidRDefault="00EC3968">
            <w:r>
              <w:t>Freedom. Truman finally escaping.</w:t>
            </w:r>
          </w:p>
        </w:tc>
      </w:tr>
      <w:tr w:rsidR="00EC3968" w:rsidTr="005F6A06">
        <w:tc>
          <w:tcPr>
            <w:tcW w:w="3080" w:type="dxa"/>
          </w:tcPr>
          <w:p w:rsidR="00EC3968" w:rsidRDefault="00EC3968">
            <w:r>
              <w:t>Bottom lighting.</w:t>
            </w:r>
          </w:p>
        </w:tc>
        <w:tc>
          <w:tcPr>
            <w:tcW w:w="3081" w:type="dxa"/>
          </w:tcPr>
          <w:p w:rsidR="00EC3968" w:rsidRDefault="00EC3968">
            <w:r>
              <w:t>Christof in control room, watching storm.</w:t>
            </w:r>
          </w:p>
        </w:tc>
        <w:tc>
          <w:tcPr>
            <w:tcW w:w="3081" w:type="dxa"/>
          </w:tcPr>
          <w:p w:rsidR="00EC3968" w:rsidRDefault="00EC3968">
            <w:r>
              <w:t>Gives him an evil effect, wants to keep Truman in. Doesn’t care if he dies.</w:t>
            </w:r>
            <w:bookmarkStart w:id="0" w:name="_GoBack"/>
            <w:bookmarkEnd w:id="0"/>
          </w:p>
        </w:tc>
      </w:tr>
    </w:tbl>
    <w:p w:rsidR="00FA370D" w:rsidRDefault="00FA370D"/>
    <w:sectPr w:rsidR="00FA37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06"/>
    <w:rsid w:val="005F6A06"/>
    <w:rsid w:val="00EC3968"/>
    <w:rsid w:val="00FA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6553FD31</Template>
  <TotalTime>15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Juleighanne Peck</dc:creator>
  <cp:lastModifiedBy>Juleighanne Peck</cp:lastModifiedBy>
  <cp:revision>1</cp:revision>
  <dcterms:created xsi:type="dcterms:W3CDTF">2012-05-23T21:55:00Z</dcterms:created>
  <dcterms:modified xsi:type="dcterms:W3CDTF">2012-05-23T22:10:00Z</dcterms:modified>
</cp:coreProperties>
</file>